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Tamworth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Tamworth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Tamworth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Tamworth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Tamworth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Tamworth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Tamworth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Tamworth is estimated to be </w:t>
      </w:r>
      <w:r w:rsidRPr="00773DF7">
        <w:rPr>
          <w:rFonts w:ascii="Libre Franklin Light" w:eastAsia="Times New Roman" w:hAnsi="Libre Franklin Light" w:cs="Calibri Light"/>
          <w:b/>
          <w:bCs/>
          <w:color w:val="C45911" w:themeColor="accent2" w:themeShade="BF"/>
        </w:rPr>
        <w:t xml:space="preserve">£1,382,905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Tamworth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Tamworth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Tamworth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Tamworth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am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Tamworth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am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Tamworth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Tamworth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am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Tamworth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Tamworth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Tamworth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Tamworth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Tamworth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Tamworth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£1,382,905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Tamworth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£22,525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£465,835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£33,371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£834,581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£1,382,905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Tamworth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Tamworth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Tamworth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Tamworth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Tamworth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Tamworth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Tamworth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Tamworth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D06848B-94E4-40CF-A439-AAE556B4CC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